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CHAMBURLEYN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4327" w:rsidRDefault="009531EC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Nov.1418</w:t>
      </w:r>
      <w:r w:rsidR="00744327"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Margaret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C0789">
          <w:rPr>
            <w:rStyle w:val="Hyperlink"/>
            <w:rFonts w:ascii="Times New Roman" w:hAnsi="Times New Roman" w:cs="Times New Roman"/>
            <w:sz w:val="24"/>
            <w:szCs w:val="24"/>
          </w:rPr>
          <w:t>www.inquisionspostmortem.ac.uk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21-35)</w:t>
      </w:r>
    </w:p>
    <w:p w:rsidR="009531EC" w:rsidRDefault="009531EC" w:rsidP="00953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Nov.1418</w:t>
      </w:r>
      <w:r>
        <w:rPr>
          <w:rFonts w:ascii="Times New Roman" w:hAnsi="Times New Roman" w:cs="Times New Roman"/>
          <w:sz w:val="24"/>
          <w:szCs w:val="24"/>
        </w:rPr>
        <w:tab/>
        <w:t>He was on inquisitions post mortem held in Tewkesbury, Gloucestershire,</w:t>
      </w:r>
    </w:p>
    <w:p w:rsidR="009531EC" w:rsidRDefault="009531EC" w:rsidP="00953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Dicleston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also the late</w:t>
      </w:r>
    </w:p>
    <w:p w:rsidR="009531EC" w:rsidRDefault="009531EC" w:rsidP="00953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Henry Thorp(q.v.).</w:t>
      </w:r>
    </w:p>
    <w:p w:rsidR="009531EC" w:rsidRDefault="009531EC" w:rsidP="009531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345E8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refs.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 AND 21-38)</w:t>
      </w: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44327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744327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</w:p>
    <w:p w:rsidR="009531EC" w:rsidRPr="00744327" w:rsidRDefault="009531EC" w:rsidP="007443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  <w:bookmarkStart w:id="0" w:name="_GoBack"/>
      <w:bookmarkEnd w:id="0"/>
    </w:p>
    <w:sectPr w:rsidR="009531EC" w:rsidRPr="007443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327" w:rsidRDefault="00744327" w:rsidP="00564E3C">
      <w:pPr>
        <w:spacing w:after="0" w:line="240" w:lineRule="auto"/>
      </w:pPr>
      <w:r>
        <w:separator/>
      </w:r>
    </w:p>
  </w:endnote>
  <w:endnote w:type="continuationSeparator" w:id="0">
    <w:p w:rsidR="00744327" w:rsidRDefault="007443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31EC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327" w:rsidRDefault="00744327" w:rsidP="00564E3C">
      <w:pPr>
        <w:spacing w:after="0" w:line="240" w:lineRule="auto"/>
      </w:pPr>
      <w:r>
        <w:separator/>
      </w:r>
    </w:p>
  </w:footnote>
  <w:footnote w:type="continuationSeparator" w:id="0">
    <w:p w:rsidR="00744327" w:rsidRDefault="007443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27"/>
    <w:rsid w:val="00372DC6"/>
    <w:rsid w:val="00564E3C"/>
    <w:rsid w:val="0064591D"/>
    <w:rsid w:val="00744327"/>
    <w:rsid w:val="009531E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F9E1"/>
  <w15:chartTrackingRefBased/>
  <w15:docId w15:val="{1AE913FD-6965-462D-8A1D-AA288B9B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443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2015-10-11T18:28:00Z</dcterms:created>
  <dcterms:modified xsi:type="dcterms:W3CDTF">2016-01-19T09:29:00Z</dcterms:modified>
</cp:coreProperties>
</file>